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4CF" w:rsidRPr="00667AD9" w:rsidRDefault="004E3CDB" w:rsidP="00CA5D9C">
      <w:pPr>
        <w:pStyle w:val="TitoloDocumento"/>
        <w:spacing w:before="120" w:after="120" w:line="276" w:lineRule="auto"/>
        <w:jc w:val="both"/>
        <w:rPr>
          <w:rFonts w:asciiTheme="majorHAnsi" w:hAnsiTheme="majorHAnsi"/>
          <w:sz w:val="28"/>
          <w:szCs w:val="36"/>
        </w:rPr>
      </w:pPr>
      <w:r>
        <w:rPr>
          <w:rFonts w:asciiTheme="majorHAnsi" w:hAnsiTheme="majorHAnsi"/>
          <w:sz w:val="28"/>
          <w:szCs w:val="36"/>
        </w:rPr>
        <w:t>E</w:t>
      </w:r>
      <w:r w:rsidR="00433296" w:rsidRPr="00667AD9">
        <w:rPr>
          <w:rFonts w:asciiTheme="majorHAnsi" w:hAnsiTheme="majorHAnsi"/>
          <w:sz w:val="28"/>
          <w:szCs w:val="36"/>
        </w:rPr>
        <w:t>rrata corrige e r</w:t>
      </w:r>
      <w:r w:rsidR="00CA5D9C" w:rsidRPr="00667AD9">
        <w:rPr>
          <w:rFonts w:asciiTheme="majorHAnsi" w:hAnsiTheme="majorHAnsi"/>
          <w:sz w:val="28"/>
          <w:szCs w:val="36"/>
        </w:rPr>
        <w:t xml:space="preserve">isposte alle richieste di chiarimento pervenute da parte degli operatori economici prima della data di presentazione delle </w:t>
      </w:r>
      <w:r w:rsidR="009C1FF8" w:rsidRPr="00667AD9">
        <w:rPr>
          <w:rFonts w:asciiTheme="majorHAnsi" w:hAnsiTheme="majorHAnsi"/>
          <w:sz w:val="28"/>
          <w:szCs w:val="36"/>
        </w:rPr>
        <w:t>richieste di partecipazione</w:t>
      </w:r>
      <w:r w:rsidR="00CA5D9C" w:rsidRPr="00667AD9">
        <w:rPr>
          <w:rFonts w:asciiTheme="majorHAnsi" w:hAnsiTheme="majorHAnsi"/>
          <w:sz w:val="28"/>
          <w:szCs w:val="36"/>
        </w:rPr>
        <w:t>.</w:t>
      </w:r>
    </w:p>
    <w:tbl>
      <w:tblPr>
        <w:tblW w:w="9252" w:type="dxa"/>
        <w:tblBorders>
          <w:top w:val="single" w:sz="12" w:space="0" w:color="808080"/>
          <w:left w:val="nil"/>
          <w:bottom w:val="single" w:sz="12" w:space="0" w:color="808080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252"/>
      </w:tblGrid>
      <w:tr w:rsidR="00F03E73" w:rsidRPr="00F03E73" w:rsidTr="00DE0008">
        <w:trPr>
          <w:cantSplit/>
          <w:trHeight w:hRule="exact" w:val="38"/>
        </w:trPr>
        <w:tc>
          <w:tcPr>
            <w:tcW w:w="9252" w:type="dxa"/>
            <w:tcBorders>
              <w:top w:val="nil"/>
              <w:left w:val="nil"/>
              <w:bottom w:val="single" w:sz="12" w:space="0" w:color="000080"/>
              <w:tl2br w:val="nil"/>
            </w:tcBorders>
            <w:shd w:val="clear" w:color="auto" w:fill="auto"/>
            <w:vAlign w:val="bottom"/>
          </w:tcPr>
          <w:p w:rsidR="00A12A19" w:rsidRPr="00F03E73" w:rsidRDefault="00A12A19" w:rsidP="003768C9">
            <w:pPr>
              <w:spacing w:before="120" w:after="120" w:line="276" w:lineRule="auto"/>
              <w:ind w:right="213"/>
              <w:rPr>
                <w:b/>
                <w:bCs/>
                <w:szCs w:val="20"/>
                <w:lang w:val="de-DE"/>
              </w:rPr>
            </w:pPr>
          </w:p>
        </w:tc>
      </w:tr>
      <w:tr w:rsidR="00B10ECB" w:rsidRPr="00B10ECB" w:rsidTr="00DE0008">
        <w:tblPrEx>
          <w:tblBorders>
            <w:top w:val="single" w:sz="12" w:space="0" w:color="008000"/>
            <w:left w:val="none" w:sz="0" w:space="0" w:color="auto"/>
            <w:bottom w:val="single" w:sz="12" w:space="0" w:color="008000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1876"/>
        </w:trPr>
        <w:tc>
          <w:tcPr>
            <w:tcW w:w="9252" w:type="dxa"/>
            <w:tcBorders>
              <w:top w:val="single" w:sz="2" w:space="0" w:color="002776"/>
              <w:bottom w:val="single" w:sz="4" w:space="0" w:color="000080"/>
            </w:tcBorders>
            <w:shd w:val="clear" w:color="auto" w:fill="auto"/>
          </w:tcPr>
          <w:p w:rsidR="007A0989" w:rsidRPr="00667AD9" w:rsidRDefault="007A0989" w:rsidP="007A0989">
            <w:pPr>
              <w:pStyle w:val="TitoloDocumento"/>
              <w:spacing w:before="120" w:after="120" w:line="276" w:lineRule="auto"/>
              <w:rPr>
                <w:rFonts w:asciiTheme="majorHAnsi" w:hAnsiTheme="majorHAnsi"/>
                <w:sz w:val="20"/>
                <w:szCs w:val="22"/>
              </w:rPr>
            </w:pPr>
            <w:r w:rsidRPr="00667AD9">
              <w:rPr>
                <w:rFonts w:asciiTheme="majorHAnsi" w:hAnsiTheme="majorHAnsi"/>
                <w:sz w:val="20"/>
                <w:szCs w:val="22"/>
              </w:rPr>
              <w:t xml:space="preserve">Estremi della gara: </w:t>
            </w:r>
          </w:p>
          <w:p w:rsidR="007A0989" w:rsidRPr="00B10ECB" w:rsidRDefault="00377F96" w:rsidP="004E3382">
            <w:pPr>
              <w:pStyle w:val="TitoloDocumento"/>
              <w:spacing w:before="120" w:after="120" w:line="276" w:lineRule="auto"/>
              <w:jc w:val="both"/>
              <w:rPr>
                <w:rFonts w:asciiTheme="majorHAnsi" w:hAnsiTheme="majorHAnsi"/>
                <w:color w:val="FF0000"/>
                <w:sz w:val="20"/>
                <w:szCs w:val="20"/>
              </w:rPr>
            </w:pPr>
            <w:r w:rsidRPr="00667AD9">
              <w:rPr>
                <w:rFonts w:asciiTheme="majorHAnsi" w:hAnsiTheme="majorHAnsi"/>
                <w:sz w:val="20"/>
                <w:szCs w:val="22"/>
              </w:rPr>
              <w:t xml:space="preserve">Oggetto: </w:t>
            </w:r>
            <w:r w:rsidR="004E3382">
              <w:rPr>
                <w:rFonts w:asciiTheme="majorHAnsi" w:hAnsiTheme="majorHAnsi"/>
                <w:sz w:val="20"/>
                <w:szCs w:val="22"/>
              </w:rPr>
              <w:t>AVVISO INDAGINE DI MERCATO</w:t>
            </w:r>
            <w:r w:rsidR="00046991" w:rsidRPr="00667AD9">
              <w:rPr>
                <w:rFonts w:asciiTheme="majorHAnsi" w:hAnsiTheme="majorHAnsi"/>
                <w:sz w:val="20"/>
                <w:szCs w:val="22"/>
              </w:rPr>
              <w:t xml:space="preserve"> – </w:t>
            </w:r>
            <w:r w:rsidR="004E3382" w:rsidRPr="004E3382">
              <w:rPr>
                <w:rFonts w:asciiTheme="majorHAnsi" w:hAnsiTheme="majorHAnsi"/>
                <w:sz w:val="20"/>
                <w:szCs w:val="22"/>
              </w:rPr>
              <w:t xml:space="preserve">PROCEDURA NEGOZIATA PREVIA INDAGINE DI MERCATO E CONSULTAZIONE DI ELENCO OPERATORI, AI SENSI DELL’ART. 36 CO. 2 LETT. B) PER LA FORNITURA DI SERVIZI DI MANUTENZIONE  E IMPLEMENTAZIONE DEL SISTEMA DI GESTIONE A SERVIZIO DELL’IMPIANTO ANTINTRUSIONE </w:t>
            </w:r>
            <w:r w:rsidR="005263E9">
              <w:rPr>
                <w:rFonts w:asciiTheme="majorHAnsi" w:hAnsiTheme="majorHAnsi"/>
                <w:sz w:val="20"/>
                <w:szCs w:val="22"/>
              </w:rPr>
              <w:t>PER SOGEI S.P.A. – (RDA N. 49393</w:t>
            </w:r>
            <w:r w:rsidR="004E3382" w:rsidRPr="004E3382">
              <w:rPr>
                <w:rFonts w:asciiTheme="majorHAnsi" w:hAnsiTheme="majorHAnsi"/>
                <w:sz w:val="20"/>
                <w:szCs w:val="22"/>
              </w:rPr>
              <w:t>).</w:t>
            </w:r>
          </w:p>
        </w:tc>
      </w:tr>
      <w:tr w:rsidR="00667AD9" w:rsidRPr="00B10ECB" w:rsidTr="00DE0008">
        <w:tblPrEx>
          <w:tblBorders>
            <w:top w:val="single" w:sz="12" w:space="0" w:color="008000"/>
            <w:left w:val="none" w:sz="0" w:space="0" w:color="auto"/>
            <w:bottom w:val="single" w:sz="12" w:space="0" w:color="008000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9644"/>
        </w:trPr>
        <w:tc>
          <w:tcPr>
            <w:tcW w:w="9252" w:type="dxa"/>
            <w:tcBorders>
              <w:top w:val="single" w:sz="2" w:space="0" w:color="002776"/>
              <w:bottom w:val="single" w:sz="4" w:space="0" w:color="000080"/>
            </w:tcBorders>
            <w:shd w:val="clear" w:color="auto" w:fill="auto"/>
          </w:tcPr>
          <w:p w:rsidR="00667AD9" w:rsidRPr="00DE0008" w:rsidRDefault="00667AD9" w:rsidP="00EB63F0">
            <w:pPr>
              <w:pStyle w:val="TitoloDocumento"/>
              <w:spacing w:before="120" w:after="120"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Errata corrige</w:t>
            </w:r>
          </w:p>
          <w:p w:rsidR="004E3CDB" w:rsidRPr="00DE0008" w:rsidRDefault="00667AD9" w:rsidP="00EB63F0">
            <w:pPr>
              <w:pStyle w:val="TitoloDocumento"/>
              <w:spacing w:before="120" w:after="120" w:line="276" w:lineRule="auto"/>
              <w:jc w:val="both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Si segnala che</w:t>
            </w:r>
            <w:r w:rsidR="002F1667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  <w:r w:rsidR="00B753E0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nel </w:t>
            </w:r>
            <w:r w:rsidR="002F1667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paragrafo </w:t>
            </w:r>
            <w:proofErr w:type="gramStart"/>
            <w:r w:rsidR="002F1667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3</w:t>
            </w:r>
            <w:r w:rsidR="000B7848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”</w:t>
            </w:r>
            <w:r w:rsidR="002F1667" w:rsidRPr="00DE0008">
              <w:rPr>
                <w:rFonts w:asciiTheme="majorHAnsi" w:hAnsiTheme="majorHAnsi" w:cstheme="majorHAnsi"/>
                <w:sz w:val="22"/>
                <w:szCs w:val="22"/>
              </w:rPr>
              <w:t>Requisiti</w:t>
            </w:r>
            <w:proofErr w:type="gramEnd"/>
            <w:r w:rsidR="000B7848" w:rsidRPr="00DE000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F1667" w:rsidRPr="00DE0008">
              <w:rPr>
                <w:rFonts w:asciiTheme="majorHAnsi" w:hAnsiTheme="majorHAnsi" w:cstheme="majorHAnsi"/>
                <w:sz w:val="22"/>
                <w:szCs w:val="22"/>
              </w:rPr>
              <w:t>amministrativi, tecnici ed economici</w:t>
            </w:r>
            <w:r w:rsidR="000B7848" w:rsidRPr="00DE000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2F1667" w:rsidRPr="00DE0008">
              <w:rPr>
                <w:rFonts w:asciiTheme="majorHAnsi" w:hAnsiTheme="majorHAnsi" w:cstheme="majorHAnsi"/>
                <w:sz w:val="22"/>
                <w:szCs w:val="22"/>
              </w:rPr>
              <w:t>richies</w:t>
            </w:r>
            <w:r w:rsidR="000B7848" w:rsidRPr="00DE0008">
              <w:rPr>
                <w:rFonts w:asciiTheme="majorHAnsi" w:hAnsiTheme="majorHAnsi" w:cstheme="majorHAnsi"/>
                <w:sz w:val="22"/>
                <w:szCs w:val="22"/>
              </w:rPr>
              <w:t>ti ai fini della partecipazione a</w:t>
            </w:r>
            <w:r w:rsidR="002F1667" w:rsidRPr="00DE0008">
              <w:rPr>
                <w:rFonts w:asciiTheme="majorHAnsi" w:hAnsiTheme="majorHAnsi" w:cstheme="majorHAnsi"/>
                <w:sz w:val="22"/>
                <w:szCs w:val="22"/>
              </w:rPr>
              <w:t>lla procedura</w:t>
            </w:r>
            <w:r w:rsidR="000B7848" w:rsidRPr="00DE0008">
              <w:rPr>
                <w:rFonts w:asciiTheme="majorHAnsi" w:hAnsiTheme="majorHAnsi" w:cstheme="majorHAnsi"/>
                <w:sz w:val="22"/>
                <w:szCs w:val="22"/>
              </w:rPr>
              <w:t>”</w:t>
            </w:r>
            <w:r w:rsidR="000B7848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  <w:r w:rsidR="006A7A76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viene inserito il</w:t>
            </w:r>
            <w:r w:rsidR="004E3CDB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seguente</w:t>
            </w:r>
            <w:r w:rsidR="006A7A76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  <w:r w:rsidR="000B7848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punto </w:t>
            </w:r>
            <w:r w:rsidR="004E3382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</w:p>
          <w:p w:rsidR="00667AD9" w:rsidRPr="00DE0008" w:rsidRDefault="006A7A76" w:rsidP="00EB63F0">
            <w:pPr>
              <w:pStyle w:val="TitoloDocumento"/>
              <w:spacing w:before="120" w:after="120" w:line="276" w:lineRule="auto"/>
              <w:jc w:val="both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II. Requisito di partecipazione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 </w:t>
            </w:r>
          </w:p>
          <w:p w:rsidR="000B7848" w:rsidRPr="00DE0008" w:rsidRDefault="000B7848" w:rsidP="00DE0008">
            <w:pPr>
              <w:pStyle w:val="TitoloDocumento"/>
              <w:spacing w:before="120" w:after="120" w:line="276" w:lineRule="auto"/>
              <w:jc w:val="both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In riferimento, alle figure professionali la società dovrà essere in possesso di tecnici specializzati e precisamente: </w:t>
            </w:r>
          </w:p>
          <w:p w:rsidR="000B7848" w:rsidRPr="00DE0008" w:rsidRDefault="000B7848" w:rsidP="000B7848">
            <w:pPr>
              <w:pStyle w:val="TitoloDocumento"/>
              <w:spacing w:before="120" w:after="120" w:line="276" w:lineRule="auto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•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ab/>
              <w:t>Numero uno capo tecnico specializzato;</w:t>
            </w:r>
          </w:p>
          <w:p w:rsidR="000B7848" w:rsidRPr="00DE0008" w:rsidRDefault="000B7848" w:rsidP="000B7848">
            <w:pPr>
              <w:pStyle w:val="TitoloDocumento"/>
              <w:spacing w:before="120" w:after="120" w:line="276" w:lineRule="auto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•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ab/>
              <w:t>Numero due tecnici specializzati.</w:t>
            </w:r>
          </w:p>
          <w:p w:rsidR="003E50A3" w:rsidRPr="00DE0008" w:rsidRDefault="004E3CDB" w:rsidP="00EB63F0">
            <w:pPr>
              <w:pStyle w:val="TitoloDocumento"/>
              <w:spacing w:line="276" w:lineRule="auto"/>
              <w:ind w:right="215"/>
              <w:jc w:val="both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Di conseguenza si intende sostituito </w:t>
            </w:r>
            <w:r w:rsidR="000B7848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l’allegato </w:t>
            </w:r>
            <w:proofErr w:type="gramStart"/>
            <w:r w:rsidR="000B7848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1 </w:t>
            </w:r>
            <w:r w:rsidR="00046991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con</w:t>
            </w:r>
            <w:proofErr w:type="gramEnd"/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la nuova versione allegata al presente documento.</w:t>
            </w:r>
          </w:p>
          <w:p w:rsidR="00055EB3" w:rsidRPr="00DE0008" w:rsidRDefault="00055EB3" w:rsidP="00B73BE6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  <w:p w:rsidR="00055EB3" w:rsidRPr="00DE0008" w:rsidRDefault="00055EB3" w:rsidP="00DE0008">
            <w:pPr>
              <w:pStyle w:val="TitoloDocumento"/>
              <w:spacing w:line="276" w:lineRule="auto"/>
              <w:ind w:right="215"/>
              <w:jc w:val="center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***</w:t>
            </w:r>
          </w:p>
          <w:p w:rsidR="00667AD9" w:rsidRPr="00DE0008" w:rsidRDefault="004E3CDB" w:rsidP="00E005D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Risposte alle richieste di chiarimento</w:t>
            </w:r>
          </w:p>
          <w:p w:rsidR="004E3CDB" w:rsidRPr="00DE0008" w:rsidRDefault="004E3CDB" w:rsidP="00E005D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4E3CDB" w:rsidRPr="00DE0008" w:rsidRDefault="004E3CDB" w:rsidP="00E005D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Domanda n. 1</w:t>
            </w:r>
          </w:p>
          <w:p w:rsidR="004E3CDB" w:rsidRPr="00DE0008" w:rsidRDefault="004E3CDB" w:rsidP="00DE0008">
            <w:pPr>
              <w:pStyle w:val="TitoloDocumento"/>
              <w:spacing w:line="276" w:lineRule="auto"/>
              <w:ind w:right="215"/>
              <w:jc w:val="both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[…]</w:t>
            </w:r>
            <w:r w:rsidR="00055EB3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la presente per segnalare che non </w:t>
            </w:r>
            <w:r w:rsidR="00055EB3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è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presente nell'avviso di mercato relativo all'avviso indagine di mercato per l'esperim</w:t>
            </w:r>
            <w:r w:rsidR="00055EB3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ento procedura negoziata per i 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servizi di manutenzione e implementazione del sistema di gestione a servizio d</w:t>
            </w:r>
            <w:r w:rsidR="00055EB3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ell'impianto antintrusione per S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ogei spa il </w:t>
            </w:r>
            <w:r w:rsidR="00055EB3"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citato punto ii dell'art.3 così</w:t>
            </w: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 xml:space="preserve"> come richiesto nella dichiarazione al punto 7.</w:t>
            </w:r>
          </w:p>
          <w:p w:rsidR="004E3CDB" w:rsidRPr="00DE0008" w:rsidRDefault="004E3CDB" w:rsidP="004E3CDB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 xml:space="preserve">Risposta </w:t>
            </w:r>
          </w:p>
          <w:p w:rsidR="004E3CDB" w:rsidRPr="00DE0008" w:rsidRDefault="004E3CDB" w:rsidP="004E3CDB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Si veda l’errata corrige</w:t>
            </w:r>
          </w:p>
          <w:p w:rsidR="004E3CDB" w:rsidRPr="00DE0008" w:rsidRDefault="004E3CDB" w:rsidP="004E3CDB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</w:p>
          <w:p w:rsidR="00055EB3" w:rsidRPr="00DE0008" w:rsidRDefault="00055EB3" w:rsidP="00055EB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Domanda n. 2</w:t>
            </w:r>
          </w:p>
          <w:p w:rsidR="00055EB3" w:rsidRPr="00DE0008" w:rsidRDefault="00055EB3" w:rsidP="00055EB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>[…] in riferimento all’indagine di mercato in oggetto, si chiede se l’Allegato 1 sia corretto o possa essere modificato in coerenza con quanto previsto dall’Avviso pubblicato.</w:t>
            </w:r>
          </w:p>
          <w:p w:rsidR="00055EB3" w:rsidRPr="00DE0008" w:rsidRDefault="00055EB3" w:rsidP="00055EB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sz w:val="22"/>
                <w:szCs w:val="22"/>
              </w:rPr>
              <w:t xml:space="preserve">Risposta </w:t>
            </w:r>
          </w:p>
          <w:p w:rsidR="00055EB3" w:rsidRPr="00DE0008" w:rsidRDefault="00055EB3" w:rsidP="00055EB3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DE0008">
              <w:rPr>
                <w:rFonts w:asciiTheme="majorHAnsi" w:hAnsiTheme="majorHAnsi" w:cstheme="majorHAnsi"/>
                <w:b w:val="0"/>
                <w:sz w:val="22"/>
                <w:szCs w:val="22"/>
              </w:rPr>
              <w:t>Si veda l’errata corrige</w:t>
            </w:r>
          </w:p>
          <w:p w:rsidR="004E3CDB" w:rsidRPr="00DE0008" w:rsidRDefault="004E3CDB">
            <w:pPr>
              <w:pStyle w:val="TitoloDocumento"/>
              <w:spacing w:line="276" w:lineRule="auto"/>
              <w:ind w:right="215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EB63F0" w:rsidRDefault="00EB63F0" w:rsidP="00EB63F0">
      <w:pPr>
        <w:spacing w:line="276" w:lineRule="auto"/>
        <w:ind w:left="4963" w:firstLine="709"/>
        <w:jc w:val="center"/>
        <w:rPr>
          <w:rFonts w:cs="Arial"/>
          <w:bCs/>
        </w:rPr>
      </w:pPr>
    </w:p>
    <w:p w:rsidR="00EB63F0" w:rsidRDefault="00EB63F0" w:rsidP="00EB63F0">
      <w:pPr>
        <w:spacing w:line="276" w:lineRule="auto"/>
        <w:ind w:left="4963" w:firstLine="709"/>
        <w:jc w:val="center"/>
        <w:rPr>
          <w:rFonts w:cs="Arial"/>
          <w:bCs/>
        </w:rPr>
      </w:pPr>
    </w:p>
    <w:p w:rsidR="00EB63F0" w:rsidRPr="00407E20" w:rsidRDefault="00EB63F0" w:rsidP="00EB63F0">
      <w:pPr>
        <w:spacing w:line="276" w:lineRule="auto"/>
        <w:ind w:left="4963" w:firstLine="709"/>
        <w:jc w:val="center"/>
        <w:rPr>
          <w:rFonts w:cs="Arial"/>
          <w:bCs/>
        </w:rPr>
      </w:pPr>
      <w:r w:rsidRPr="00407E20">
        <w:rPr>
          <w:rFonts w:cs="Arial"/>
          <w:bCs/>
        </w:rPr>
        <w:t>Firma del responsabile approvazione</w:t>
      </w:r>
    </w:p>
    <w:p w:rsidR="00EB63F0" w:rsidRPr="00407E20" w:rsidRDefault="00EB63F0" w:rsidP="00EB63F0">
      <w:pPr>
        <w:spacing w:line="276" w:lineRule="auto"/>
        <w:jc w:val="center"/>
        <w:rPr>
          <w:rFonts w:cs="Arial"/>
          <w:bCs/>
        </w:rPr>
      </w:pP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</w:r>
      <w:r w:rsidRPr="00407E20">
        <w:rPr>
          <w:rFonts w:cs="Arial"/>
          <w:bCs/>
        </w:rPr>
        <w:tab/>
        <w:t xml:space="preserve">Divisione Agenda Digitale e </w:t>
      </w:r>
    </w:p>
    <w:p w:rsidR="00EB63F0" w:rsidRPr="00407E20" w:rsidRDefault="00EB63F0" w:rsidP="00EB63F0">
      <w:pPr>
        <w:spacing w:line="276" w:lineRule="auto"/>
        <w:ind w:left="5672"/>
        <w:jc w:val="center"/>
        <w:rPr>
          <w:rFonts w:cs="Arial"/>
          <w:bCs/>
        </w:rPr>
      </w:pPr>
      <w:r w:rsidRPr="00407E20">
        <w:rPr>
          <w:rFonts w:cs="Arial"/>
          <w:bCs/>
        </w:rPr>
        <w:t>Disciplinari di Acquisto Bilaterali</w:t>
      </w:r>
    </w:p>
    <w:p w:rsidR="00EB63F0" w:rsidRPr="00407E20" w:rsidRDefault="00EB63F0" w:rsidP="00EB63F0">
      <w:pPr>
        <w:spacing w:line="276" w:lineRule="auto"/>
        <w:ind w:left="4963" w:firstLine="709"/>
        <w:jc w:val="center"/>
        <w:rPr>
          <w:rFonts w:cs="Arial"/>
          <w:bCs/>
        </w:rPr>
      </w:pPr>
      <w:r w:rsidRPr="00407E20">
        <w:rPr>
          <w:rFonts w:cs="Arial"/>
          <w:bCs/>
        </w:rPr>
        <w:t>Il Responsabile</w:t>
      </w:r>
    </w:p>
    <w:p w:rsidR="00EB63F0" w:rsidRPr="00407E20" w:rsidRDefault="00EB63F0" w:rsidP="00EB63F0">
      <w:pPr>
        <w:ind w:left="5955" w:firstLine="426"/>
        <w:rPr>
          <w:iCs/>
        </w:rPr>
      </w:pPr>
      <w:r w:rsidRPr="00407E20">
        <w:rPr>
          <w:rFonts w:cs="Arial"/>
          <w:bCs/>
        </w:rPr>
        <w:t>(Ing. Renato Di Donna)</w:t>
      </w:r>
    </w:p>
    <w:p w:rsidR="001F3A62" w:rsidRPr="006D59C5" w:rsidRDefault="001F3A62" w:rsidP="005951A7">
      <w:pPr>
        <w:ind w:left="-426"/>
        <w:rPr>
          <w:iCs/>
        </w:rPr>
      </w:pPr>
    </w:p>
    <w:sectPr w:rsidR="001F3A62" w:rsidRPr="006D59C5" w:rsidSect="00667AD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1134" w:bottom="851" w:left="1843" w:header="1134" w:footer="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C92" w:rsidRDefault="00A96C92">
      <w:r>
        <w:separator/>
      </w:r>
    </w:p>
  </w:endnote>
  <w:endnote w:type="continuationSeparator" w:id="0">
    <w:p w:rsidR="00A96C92" w:rsidRDefault="00A9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45" w:rsidRDefault="00BB7C45" w:rsidP="00BB7C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56B50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B7C45" w:rsidRDefault="00BB7C45" w:rsidP="00BB7C4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45" w:rsidRPr="002D1C30" w:rsidRDefault="00830E3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4"/>
      </w:rPr>
    </w:pPr>
    <w:r w:rsidRPr="002D1C30">
      <w:rPr>
        <w:rFonts w:asciiTheme="majorHAnsi" w:hAnsiTheme="majorHAnsi"/>
        <w:color w:val="808080"/>
        <w:sz w:val="16"/>
        <w:szCs w:val="14"/>
      </w:rPr>
      <w:t>Classificazione del documento:</w:t>
    </w:r>
    <w:r w:rsidR="00EB63F0">
      <w:rPr>
        <w:rFonts w:asciiTheme="majorHAnsi" w:hAnsiTheme="majorHAnsi"/>
        <w:color w:val="808080"/>
        <w:sz w:val="16"/>
        <w:szCs w:val="14"/>
      </w:rPr>
      <w:t xml:space="preserve"> Consip public</w:t>
    </w:r>
    <w:r w:rsidRPr="002D1C30">
      <w:rPr>
        <w:rFonts w:asciiTheme="majorHAnsi" w:hAnsiTheme="majorHAnsi"/>
        <w:color w:val="808080"/>
        <w:sz w:val="16"/>
        <w:szCs w:val="14"/>
      </w:rPr>
      <w:tab/>
      <w:t xml:space="preserve">pag. 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begin"/>
    </w:r>
    <w:r w:rsidR="0082469A" w:rsidRPr="002D1C30">
      <w:rPr>
        <w:rFonts w:asciiTheme="majorHAnsi" w:hAnsiTheme="majorHAnsi"/>
        <w:color w:val="808080"/>
        <w:sz w:val="16"/>
        <w:szCs w:val="14"/>
      </w:rPr>
      <w:instrText>PAGE   \* MERGEFORMAT</w:instrTex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separate"/>
    </w:r>
    <w:r w:rsidR="00DE0008">
      <w:rPr>
        <w:rFonts w:asciiTheme="majorHAnsi" w:hAnsiTheme="majorHAnsi"/>
        <w:noProof/>
        <w:color w:val="808080"/>
        <w:sz w:val="16"/>
        <w:szCs w:val="14"/>
      </w:rPr>
      <w:t>2</w:t>
    </w:r>
    <w:r w:rsidR="0082469A" w:rsidRPr="002D1C30">
      <w:rPr>
        <w:rFonts w:asciiTheme="majorHAnsi" w:hAnsiTheme="majorHAnsi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7A1" w:rsidRPr="002D1C30" w:rsidRDefault="006567A1" w:rsidP="00102717">
    <w:pPr>
      <w:pStyle w:val="Pidipagina"/>
      <w:spacing w:before="240" w:line="276" w:lineRule="auto"/>
      <w:rPr>
        <w:rFonts w:asciiTheme="majorHAnsi" w:hAnsiTheme="majorHAnsi"/>
        <w:b/>
        <w:color w:val="808080"/>
        <w:sz w:val="16"/>
        <w:szCs w:val="16"/>
      </w:rPr>
    </w:pPr>
    <w:r w:rsidRPr="002D1C30">
      <w:rPr>
        <w:rFonts w:asciiTheme="majorHAnsi" w:hAnsiTheme="majorHAnsi"/>
        <w:b/>
        <w:color w:val="808080"/>
        <w:sz w:val="16"/>
        <w:szCs w:val="16"/>
      </w:rPr>
      <w:t>Consip S.p.A. a socio unico</w:t>
    </w:r>
  </w:p>
  <w:p w:rsidR="006567A1" w:rsidRPr="002D1C30" w:rsidRDefault="006567A1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Sede Legale: Via Isonzo 19/E – 00198 Roma</w:t>
    </w:r>
  </w:p>
  <w:p w:rsidR="006567A1" w:rsidRPr="00C20DB8" w:rsidRDefault="006567A1" w:rsidP="00BC115B">
    <w:pPr>
      <w:pStyle w:val="Pidipagina"/>
      <w:rPr>
        <w:rFonts w:asciiTheme="majorHAnsi" w:hAnsiTheme="majorHAnsi"/>
        <w:color w:val="808080"/>
        <w:sz w:val="16"/>
        <w:szCs w:val="16"/>
      </w:rPr>
    </w:pPr>
    <w:r w:rsidRPr="00C20DB8">
      <w:rPr>
        <w:rFonts w:asciiTheme="majorHAnsi" w:hAnsiTheme="majorHAnsi"/>
        <w:color w:val="808080"/>
        <w:sz w:val="16"/>
        <w:szCs w:val="16"/>
      </w:rPr>
      <w:t xml:space="preserve">T +39 06 85449.1 – F +39 06 85449 281 – </w:t>
    </w:r>
    <w:hyperlink r:id="rId1" w:history="1">
      <w:r w:rsidRPr="00C20DB8">
        <w:rPr>
          <w:rStyle w:val="Collegamentoipertestuale"/>
          <w:rFonts w:asciiTheme="majorHAnsi" w:hAnsiTheme="majorHAnsi"/>
          <w:color w:val="808080"/>
          <w:sz w:val="16"/>
          <w:szCs w:val="16"/>
          <w:u w:val="none"/>
        </w:rPr>
        <w:t>www.consip.it</w:t>
      </w:r>
    </w:hyperlink>
  </w:p>
  <w:p w:rsidR="006567A1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 xml:space="preserve">Capitale Sociale € 5.200.000,00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i.v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C.F. e P.IVA 05359681003</w:t>
    </w:r>
  </w:p>
  <w:p w:rsidR="00830E39" w:rsidRPr="002D1C30" w:rsidRDefault="006567A1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proofErr w:type="spellStart"/>
    <w:proofErr w:type="gramStart"/>
    <w:r w:rsidRPr="002D1C30">
      <w:rPr>
        <w:rFonts w:asciiTheme="majorHAnsi" w:hAnsiTheme="majorHAnsi"/>
        <w:color w:val="808080"/>
        <w:sz w:val="16"/>
        <w:szCs w:val="16"/>
      </w:rPr>
      <w:t>Iscr.Reg.Imp.c</w:t>
    </w:r>
    <w:proofErr w:type="spellEnd"/>
    <w:proofErr w:type="gramEnd"/>
    <w:r w:rsidRPr="002D1C30">
      <w:rPr>
        <w:rFonts w:asciiTheme="majorHAnsi" w:hAnsiTheme="majorHAnsi"/>
        <w:color w:val="808080"/>
        <w:sz w:val="16"/>
        <w:szCs w:val="16"/>
      </w:rPr>
      <w:t xml:space="preserve">/o C.I.I.A. Roma 05359681003 </w:t>
    </w:r>
    <w:proofErr w:type="spellStart"/>
    <w:r w:rsidRPr="002D1C30">
      <w:rPr>
        <w:rFonts w:asciiTheme="majorHAnsi" w:hAnsiTheme="majorHAnsi"/>
        <w:color w:val="808080"/>
        <w:sz w:val="16"/>
        <w:szCs w:val="16"/>
      </w:rPr>
      <w:t>Iscr.R.E.A</w:t>
    </w:r>
    <w:proofErr w:type="spellEnd"/>
    <w:r w:rsidRPr="002D1C30">
      <w:rPr>
        <w:rFonts w:asciiTheme="majorHAnsi" w:hAnsiTheme="majorHAnsi"/>
        <w:color w:val="808080"/>
        <w:sz w:val="16"/>
        <w:szCs w:val="16"/>
      </w:rPr>
      <w:t>. N.878407</w:t>
    </w:r>
    <w:r w:rsidR="00830E39" w:rsidRPr="002D1C30">
      <w:rPr>
        <w:rFonts w:asciiTheme="majorHAnsi" w:hAnsiTheme="majorHAnsi"/>
        <w:color w:val="808080"/>
        <w:sz w:val="16"/>
        <w:szCs w:val="16"/>
      </w:rPr>
      <w:t xml:space="preserve"> </w:t>
    </w:r>
  </w:p>
  <w:p w:rsidR="00830E39" w:rsidRPr="002D1C30" w:rsidRDefault="00830E39" w:rsidP="00830E39">
    <w:pPr>
      <w:pStyle w:val="Pidipagina"/>
      <w:tabs>
        <w:tab w:val="clear" w:pos="4819"/>
        <w:tab w:val="left" w:pos="6237"/>
      </w:tabs>
      <w:rPr>
        <w:rFonts w:asciiTheme="majorHAnsi" w:hAnsiTheme="majorHAnsi"/>
        <w:color w:val="808080"/>
        <w:sz w:val="16"/>
        <w:szCs w:val="16"/>
      </w:rPr>
    </w:pPr>
    <w:r w:rsidRPr="002D1C30">
      <w:rPr>
        <w:rFonts w:asciiTheme="majorHAnsi" w:hAnsiTheme="majorHAnsi"/>
        <w:color w:val="808080"/>
        <w:sz w:val="16"/>
        <w:szCs w:val="16"/>
      </w:rPr>
      <w:t>Classificazione del documento:</w:t>
    </w:r>
    <w:r w:rsidR="003E50A3">
      <w:rPr>
        <w:rFonts w:asciiTheme="majorHAnsi" w:hAnsiTheme="majorHAnsi"/>
        <w:color w:val="808080"/>
        <w:sz w:val="16"/>
        <w:szCs w:val="16"/>
      </w:rPr>
      <w:t xml:space="preserve"> Consip public</w:t>
    </w:r>
    <w:r w:rsidRPr="002D1C30">
      <w:rPr>
        <w:rFonts w:asciiTheme="majorHAnsi" w:hAnsiTheme="majorHAnsi"/>
        <w:color w:val="808080"/>
        <w:sz w:val="16"/>
        <w:szCs w:val="16"/>
      </w:rPr>
      <w:tab/>
      <w:t xml:space="preserve">pag. </w:t>
    </w:r>
    <w:r w:rsidRPr="002D1C30">
      <w:rPr>
        <w:rFonts w:asciiTheme="majorHAnsi" w:hAnsiTheme="majorHAnsi"/>
        <w:color w:val="808080"/>
        <w:sz w:val="16"/>
        <w:szCs w:val="16"/>
      </w:rPr>
      <w:fldChar w:fldCharType="begin"/>
    </w:r>
    <w:r w:rsidRPr="002D1C30">
      <w:rPr>
        <w:rFonts w:asciiTheme="majorHAnsi" w:hAnsiTheme="majorHAnsi"/>
        <w:color w:val="808080"/>
        <w:sz w:val="16"/>
        <w:szCs w:val="16"/>
      </w:rPr>
      <w:instrText>PAGE   \* MERGEFORMAT</w:instrText>
    </w:r>
    <w:r w:rsidRPr="002D1C30">
      <w:rPr>
        <w:rFonts w:asciiTheme="majorHAnsi" w:hAnsiTheme="majorHAnsi"/>
        <w:color w:val="808080"/>
        <w:sz w:val="16"/>
        <w:szCs w:val="16"/>
      </w:rPr>
      <w:fldChar w:fldCharType="separate"/>
    </w:r>
    <w:r w:rsidR="00DE0008">
      <w:rPr>
        <w:rFonts w:asciiTheme="majorHAnsi" w:hAnsiTheme="majorHAnsi"/>
        <w:noProof/>
        <w:color w:val="808080"/>
        <w:sz w:val="16"/>
        <w:szCs w:val="16"/>
      </w:rPr>
      <w:t>1</w:t>
    </w:r>
    <w:r w:rsidRPr="002D1C30">
      <w:rPr>
        <w:rFonts w:asciiTheme="majorHAnsi" w:hAnsiTheme="majorHAns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C92" w:rsidRDefault="00A96C92">
      <w:r>
        <w:separator/>
      </w:r>
    </w:p>
  </w:footnote>
  <w:footnote w:type="continuationSeparator" w:id="0">
    <w:p w:rsidR="00A96C92" w:rsidRDefault="00A9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FCA" w:rsidRDefault="00E6442E" w:rsidP="00BC115B">
    <w:pPr>
      <w:tabs>
        <w:tab w:val="left" w:pos="1080"/>
      </w:tabs>
      <w:ind w:hanging="1080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72E19A5" wp14:editId="2E9A9C88">
          <wp:simplePos x="0" y="0"/>
          <wp:positionH relativeFrom="column">
            <wp:posOffset>-1440180</wp:posOffset>
          </wp:positionH>
          <wp:positionV relativeFrom="paragraph">
            <wp:posOffset>-719455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9" name="Immagine 9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7A1" w:rsidRPr="00BC115B" w:rsidRDefault="00E6442E" w:rsidP="00BC115B">
    <w:pPr>
      <w:ind w:hanging="108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73D778" wp14:editId="031E18C9">
          <wp:simplePos x="0" y="0"/>
          <wp:positionH relativeFrom="column">
            <wp:posOffset>-1440180</wp:posOffset>
          </wp:positionH>
          <wp:positionV relativeFrom="paragraph">
            <wp:posOffset>-716280</wp:posOffset>
          </wp:positionV>
          <wp:extent cx="2581275" cy="1177290"/>
          <wp:effectExtent l="0" t="0" r="9525" b="3810"/>
          <wp:wrapTight wrapText="bothSides">
            <wp:wrapPolygon edited="0">
              <wp:start x="0" y="0"/>
              <wp:lineTo x="0" y="21320"/>
              <wp:lineTo x="21520" y="21320"/>
              <wp:lineTo x="21520" y="0"/>
              <wp:lineTo x="0" y="0"/>
            </wp:wrapPolygon>
          </wp:wrapTight>
          <wp:docPr id="10" name="Immagine 10" descr="Consip bandiera grey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onsip bandiera grey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1177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27D77"/>
    <w:multiLevelType w:val="hybridMultilevel"/>
    <w:tmpl w:val="16761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83401"/>
    <w:multiLevelType w:val="hybridMultilevel"/>
    <w:tmpl w:val="759439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57FBD"/>
    <w:multiLevelType w:val="hybridMultilevel"/>
    <w:tmpl w:val="920A2C20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F31452A"/>
    <w:multiLevelType w:val="hybridMultilevel"/>
    <w:tmpl w:val="FEC68E9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1870107"/>
    <w:multiLevelType w:val="hybridMultilevel"/>
    <w:tmpl w:val="5C20AC96"/>
    <w:lvl w:ilvl="0" w:tplc="D99CD4DA">
      <w:start w:val="1"/>
      <w:numFmt w:val="bullet"/>
      <w:pStyle w:val="Trattino"/>
      <w:lvlText w:val=""/>
      <w:lvlJc w:val="left"/>
      <w:pPr>
        <w:tabs>
          <w:tab w:val="num" w:pos="1267"/>
        </w:tabs>
        <w:ind w:left="1264" w:hanging="357"/>
      </w:pPr>
      <w:rPr>
        <w:rFonts w:ascii="Symbol" w:hAnsi="Symbol" w:hint="default"/>
        <w:color w:val="00000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  <w:sz w:val="2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959C5"/>
    <w:multiLevelType w:val="hybridMultilevel"/>
    <w:tmpl w:val="3C6C66F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22903"/>
    <w:multiLevelType w:val="hybridMultilevel"/>
    <w:tmpl w:val="16A05E62"/>
    <w:lvl w:ilvl="0" w:tplc="C1B4CC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8B408F7"/>
    <w:multiLevelType w:val="hybridMultilevel"/>
    <w:tmpl w:val="351E1ABA"/>
    <w:lvl w:ilvl="0" w:tplc="F21A801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CA2EAB"/>
    <w:multiLevelType w:val="hybridMultilevel"/>
    <w:tmpl w:val="6016C378"/>
    <w:lvl w:ilvl="0" w:tplc="92AAFAF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541C6E64"/>
    <w:multiLevelType w:val="hybridMultilevel"/>
    <w:tmpl w:val="6016C378"/>
    <w:lvl w:ilvl="0" w:tplc="92AAFAF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57407B61"/>
    <w:multiLevelType w:val="hybridMultilevel"/>
    <w:tmpl w:val="38D0E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C9687B"/>
    <w:multiLevelType w:val="hybridMultilevel"/>
    <w:tmpl w:val="D3B680D4"/>
    <w:lvl w:ilvl="0" w:tplc="C1B4CC6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5760B"/>
    <w:multiLevelType w:val="hybridMultilevel"/>
    <w:tmpl w:val="64826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74E6C"/>
    <w:multiLevelType w:val="hybridMultilevel"/>
    <w:tmpl w:val="8FE0F6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B0829"/>
    <w:multiLevelType w:val="hybridMultilevel"/>
    <w:tmpl w:val="E3446456"/>
    <w:lvl w:ilvl="0" w:tplc="E9C24426">
      <w:start w:val="1"/>
      <w:numFmt w:val="lowerLetter"/>
      <w:lvlText w:val="(%1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71BFC"/>
    <w:multiLevelType w:val="hybridMultilevel"/>
    <w:tmpl w:val="AB521DBA"/>
    <w:lvl w:ilvl="0" w:tplc="448C1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1"/>
  </w:num>
  <w:num w:numId="6">
    <w:abstractNumId w:val="12"/>
  </w:num>
  <w:num w:numId="7">
    <w:abstractNumId w:val="7"/>
  </w:num>
  <w:num w:numId="8">
    <w:abstractNumId w:val="15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  <w:num w:numId="13">
    <w:abstractNumId w:val="14"/>
  </w:num>
  <w:num w:numId="14">
    <w:abstractNumId w:val="5"/>
  </w:num>
  <w:num w:numId="15">
    <w:abstractNumId w:val="13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07"/>
    <w:rsid w:val="00046991"/>
    <w:rsid w:val="00055EB3"/>
    <w:rsid w:val="00072BDB"/>
    <w:rsid w:val="00086029"/>
    <w:rsid w:val="000A7D5A"/>
    <w:rsid w:val="000B4A6F"/>
    <w:rsid w:val="000B7848"/>
    <w:rsid w:val="000D74CF"/>
    <w:rsid w:val="000F3A49"/>
    <w:rsid w:val="00102717"/>
    <w:rsid w:val="00111939"/>
    <w:rsid w:val="00113AD8"/>
    <w:rsid w:val="00117DB0"/>
    <w:rsid w:val="001232FD"/>
    <w:rsid w:val="0012434B"/>
    <w:rsid w:val="001268EE"/>
    <w:rsid w:val="00131AEC"/>
    <w:rsid w:val="00134088"/>
    <w:rsid w:val="0013763D"/>
    <w:rsid w:val="001459BD"/>
    <w:rsid w:val="001A48EB"/>
    <w:rsid w:val="001D606F"/>
    <w:rsid w:val="001F3A62"/>
    <w:rsid w:val="001F59AF"/>
    <w:rsid w:val="002151E2"/>
    <w:rsid w:val="002162A2"/>
    <w:rsid w:val="0023156B"/>
    <w:rsid w:val="00246359"/>
    <w:rsid w:val="00260B57"/>
    <w:rsid w:val="002764B5"/>
    <w:rsid w:val="002806DB"/>
    <w:rsid w:val="0029343D"/>
    <w:rsid w:val="0029421E"/>
    <w:rsid w:val="002D1C30"/>
    <w:rsid w:val="002D253D"/>
    <w:rsid w:val="002E6D30"/>
    <w:rsid w:val="002F1667"/>
    <w:rsid w:val="003072A3"/>
    <w:rsid w:val="003108FE"/>
    <w:rsid w:val="0032370A"/>
    <w:rsid w:val="003245C3"/>
    <w:rsid w:val="00326AE8"/>
    <w:rsid w:val="00327FF6"/>
    <w:rsid w:val="00341B28"/>
    <w:rsid w:val="003717F0"/>
    <w:rsid w:val="003768C9"/>
    <w:rsid w:val="00377F96"/>
    <w:rsid w:val="00396E59"/>
    <w:rsid w:val="00397A4E"/>
    <w:rsid w:val="003E1DD4"/>
    <w:rsid w:val="003E50A3"/>
    <w:rsid w:val="00410181"/>
    <w:rsid w:val="0043147A"/>
    <w:rsid w:val="00433296"/>
    <w:rsid w:val="00437D0E"/>
    <w:rsid w:val="00445DD0"/>
    <w:rsid w:val="00452CDF"/>
    <w:rsid w:val="004555D2"/>
    <w:rsid w:val="00457A36"/>
    <w:rsid w:val="004E3382"/>
    <w:rsid w:val="004E3CDB"/>
    <w:rsid w:val="004F6C37"/>
    <w:rsid w:val="0052094B"/>
    <w:rsid w:val="005263E9"/>
    <w:rsid w:val="005327FA"/>
    <w:rsid w:val="0058154C"/>
    <w:rsid w:val="005951A7"/>
    <w:rsid w:val="00597270"/>
    <w:rsid w:val="005A1784"/>
    <w:rsid w:val="005B5CED"/>
    <w:rsid w:val="005B7D46"/>
    <w:rsid w:val="005C38D2"/>
    <w:rsid w:val="005D2BAE"/>
    <w:rsid w:val="0060375E"/>
    <w:rsid w:val="00611FCA"/>
    <w:rsid w:val="006567A1"/>
    <w:rsid w:val="00667AD9"/>
    <w:rsid w:val="0069444C"/>
    <w:rsid w:val="006A51A9"/>
    <w:rsid w:val="006A7A76"/>
    <w:rsid w:val="006B4ABE"/>
    <w:rsid w:val="006D3342"/>
    <w:rsid w:val="006D59C5"/>
    <w:rsid w:val="006E100E"/>
    <w:rsid w:val="006E1565"/>
    <w:rsid w:val="006E2EB8"/>
    <w:rsid w:val="00723622"/>
    <w:rsid w:val="00753363"/>
    <w:rsid w:val="00773942"/>
    <w:rsid w:val="0078355C"/>
    <w:rsid w:val="00797DE5"/>
    <w:rsid w:val="007A0989"/>
    <w:rsid w:val="007B2183"/>
    <w:rsid w:val="007B5412"/>
    <w:rsid w:val="007B76BC"/>
    <w:rsid w:val="007C2F96"/>
    <w:rsid w:val="007E374C"/>
    <w:rsid w:val="00800E4D"/>
    <w:rsid w:val="00810EF0"/>
    <w:rsid w:val="0082469A"/>
    <w:rsid w:val="00830E39"/>
    <w:rsid w:val="008356EB"/>
    <w:rsid w:val="0088024B"/>
    <w:rsid w:val="00891901"/>
    <w:rsid w:val="008E7F52"/>
    <w:rsid w:val="008F7B5E"/>
    <w:rsid w:val="00905886"/>
    <w:rsid w:val="009459AA"/>
    <w:rsid w:val="0095016E"/>
    <w:rsid w:val="00976156"/>
    <w:rsid w:val="009B2ACE"/>
    <w:rsid w:val="009B30D0"/>
    <w:rsid w:val="009C1FF8"/>
    <w:rsid w:val="00A06689"/>
    <w:rsid w:val="00A12A19"/>
    <w:rsid w:val="00A31975"/>
    <w:rsid w:val="00A52E07"/>
    <w:rsid w:val="00A80B0B"/>
    <w:rsid w:val="00A964C4"/>
    <w:rsid w:val="00A96C92"/>
    <w:rsid w:val="00AA4859"/>
    <w:rsid w:val="00AA7CBF"/>
    <w:rsid w:val="00AB0417"/>
    <w:rsid w:val="00AC7BA6"/>
    <w:rsid w:val="00AE7A7A"/>
    <w:rsid w:val="00AF6114"/>
    <w:rsid w:val="00AF70C3"/>
    <w:rsid w:val="00B10ECB"/>
    <w:rsid w:val="00B16FCB"/>
    <w:rsid w:val="00B34E2B"/>
    <w:rsid w:val="00B73BE6"/>
    <w:rsid w:val="00B74502"/>
    <w:rsid w:val="00B753E0"/>
    <w:rsid w:val="00BA6F13"/>
    <w:rsid w:val="00BB7C45"/>
    <w:rsid w:val="00BC115B"/>
    <w:rsid w:val="00BD3D5E"/>
    <w:rsid w:val="00C028CE"/>
    <w:rsid w:val="00C20DB8"/>
    <w:rsid w:val="00C35C82"/>
    <w:rsid w:val="00C42D27"/>
    <w:rsid w:val="00C5170B"/>
    <w:rsid w:val="00C51BC3"/>
    <w:rsid w:val="00C56B50"/>
    <w:rsid w:val="00C803E5"/>
    <w:rsid w:val="00C95BBF"/>
    <w:rsid w:val="00CA2952"/>
    <w:rsid w:val="00CA5D9C"/>
    <w:rsid w:val="00CB0849"/>
    <w:rsid w:val="00D03031"/>
    <w:rsid w:val="00D234BC"/>
    <w:rsid w:val="00D26B5A"/>
    <w:rsid w:val="00D30846"/>
    <w:rsid w:val="00D47240"/>
    <w:rsid w:val="00D537BA"/>
    <w:rsid w:val="00D9609F"/>
    <w:rsid w:val="00D9666D"/>
    <w:rsid w:val="00DB47B8"/>
    <w:rsid w:val="00DB7CCC"/>
    <w:rsid w:val="00DC0335"/>
    <w:rsid w:val="00DE0008"/>
    <w:rsid w:val="00E005D3"/>
    <w:rsid w:val="00E13876"/>
    <w:rsid w:val="00E256AB"/>
    <w:rsid w:val="00E6442E"/>
    <w:rsid w:val="00E75864"/>
    <w:rsid w:val="00E8178C"/>
    <w:rsid w:val="00EA60BE"/>
    <w:rsid w:val="00EB4AAD"/>
    <w:rsid w:val="00EB63F0"/>
    <w:rsid w:val="00EB6E11"/>
    <w:rsid w:val="00EB7E88"/>
    <w:rsid w:val="00EC4F4F"/>
    <w:rsid w:val="00ED0C87"/>
    <w:rsid w:val="00ED11F3"/>
    <w:rsid w:val="00ED592A"/>
    <w:rsid w:val="00ED7C75"/>
    <w:rsid w:val="00F0025E"/>
    <w:rsid w:val="00F03E73"/>
    <w:rsid w:val="00F079AD"/>
    <w:rsid w:val="00F31FB1"/>
    <w:rsid w:val="00F505CA"/>
    <w:rsid w:val="00F5692A"/>
    <w:rsid w:val="00F60DDB"/>
    <w:rsid w:val="00F779DB"/>
    <w:rsid w:val="00F77DA5"/>
    <w:rsid w:val="00FA225A"/>
    <w:rsid w:val="00FB5311"/>
    <w:rsid w:val="00FD4CD7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D114B2F-F419-43A9-9C39-41213602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1BC3"/>
    <w:pPr>
      <w:spacing w:line="360" w:lineRule="auto"/>
      <w:jc w:val="both"/>
    </w:pPr>
    <w:rPr>
      <w:rFonts w:ascii="Calibri" w:hAnsi="Calibr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5C82"/>
    <w:pPr>
      <w:tabs>
        <w:tab w:val="center" w:pos="4819"/>
        <w:tab w:val="right" w:pos="9638"/>
      </w:tabs>
    </w:pPr>
    <w:rPr>
      <w:sz w:val="18"/>
    </w:rPr>
  </w:style>
  <w:style w:type="character" w:styleId="Collegamentoipertestuale">
    <w:name w:val="Hyperlink"/>
    <w:rsid w:val="00C35C82"/>
    <w:rPr>
      <w:rFonts w:ascii="Calibri" w:hAnsi="Calibri"/>
      <w:color w:val="0000FF"/>
      <w:sz w:val="20"/>
      <w:u w:val="single"/>
    </w:rPr>
  </w:style>
  <w:style w:type="character" w:styleId="Numeropagina">
    <w:name w:val="page number"/>
    <w:rsid w:val="0082469A"/>
    <w:rPr>
      <w:rFonts w:ascii="Calibri" w:hAnsi="Calibri"/>
      <w:sz w:val="18"/>
    </w:rPr>
  </w:style>
  <w:style w:type="paragraph" w:styleId="Testofumetto">
    <w:name w:val="Balloon Text"/>
    <w:basedOn w:val="Normale"/>
    <w:semiHidden/>
    <w:rsid w:val="00905886"/>
    <w:rPr>
      <w:rFonts w:ascii="Tahoma" w:hAnsi="Tahoma" w:cs="Tahoma"/>
      <w:sz w:val="16"/>
      <w:szCs w:val="16"/>
    </w:rPr>
  </w:style>
  <w:style w:type="character" w:customStyle="1" w:styleId="Sottolineato">
    <w:name w:val="Sottolineato"/>
    <w:rsid w:val="00C35C82"/>
    <w:rPr>
      <w:rFonts w:ascii="Calibri" w:hAnsi="Calibri"/>
      <w:sz w:val="20"/>
      <w:u w:val="single"/>
    </w:rPr>
  </w:style>
  <w:style w:type="paragraph" w:customStyle="1" w:styleId="Oggetto">
    <w:name w:val="Oggetto"/>
    <w:basedOn w:val="Normale"/>
    <w:rsid w:val="00C35C82"/>
    <w:pPr>
      <w:spacing w:line="300" w:lineRule="auto"/>
    </w:pPr>
    <w:rPr>
      <w:b/>
      <w:bCs/>
      <w:szCs w:val="20"/>
    </w:rPr>
  </w:style>
  <w:style w:type="character" w:customStyle="1" w:styleId="Grassetto">
    <w:name w:val="Grassetto"/>
    <w:rsid w:val="00FB5311"/>
    <w:rPr>
      <w:rFonts w:ascii="Calibri" w:hAnsi="Calibri"/>
      <w:b/>
      <w:bCs/>
      <w:sz w:val="20"/>
    </w:rPr>
  </w:style>
  <w:style w:type="paragraph" w:customStyle="1" w:styleId="TitoloCasalino">
    <w:name w:val="Titolo Casalino"/>
    <w:basedOn w:val="Firma"/>
    <w:autoRedefine/>
    <w:rsid w:val="001F3A62"/>
    <w:rPr>
      <w:i w:val="0"/>
      <w:szCs w:val="18"/>
    </w:rPr>
  </w:style>
  <w:style w:type="paragraph" w:styleId="Firma">
    <w:name w:val="Signature"/>
    <w:basedOn w:val="Normale"/>
    <w:next w:val="TitoloCasalino"/>
    <w:link w:val="FirmaCarattere"/>
    <w:autoRedefine/>
    <w:rsid w:val="0082469A"/>
    <w:pPr>
      <w:tabs>
        <w:tab w:val="left" w:pos="5103"/>
      </w:tabs>
      <w:ind w:left="5103"/>
    </w:pPr>
    <w:rPr>
      <w:i/>
    </w:rPr>
  </w:style>
  <w:style w:type="character" w:customStyle="1" w:styleId="FirmaCarattere">
    <w:name w:val="Firma Carattere"/>
    <w:link w:val="Firma"/>
    <w:rsid w:val="0082469A"/>
    <w:rPr>
      <w:rFonts w:ascii="Calibri" w:hAnsi="Calibri"/>
      <w:i/>
      <w:szCs w:val="24"/>
      <w:lang w:eastAsia="it-IT"/>
    </w:rPr>
  </w:style>
  <w:style w:type="paragraph" w:customStyle="1" w:styleId="Corsivoblu">
    <w:name w:val="Corsivo blu"/>
    <w:basedOn w:val="Normale"/>
    <w:autoRedefine/>
    <w:rsid w:val="0082469A"/>
    <w:rPr>
      <w:i/>
      <w:color w:val="0000FF"/>
      <w:szCs w:val="20"/>
    </w:rPr>
  </w:style>
  <w:style w:type="character" w:customStyle="1" w:styleId="PidipaginaCarattere">
    <w:name w:val="Piè di pagina Carattere"/>
    <w:link w:val="Pidipagina"/>
    <w:uiPriority w:val="99"/>
    <w:rsid w:val="0082469A"/>
    <w:rPr>
      <w:rFonts w:ascii="Calibri" w:hAnsi="Calibri"/>
      <w:sz w:val="18"/>
      <w:szCs w:val="24"/>
      <w:lang w:eastAsia="it-IT"/>
    </w:rPr>
  </w:style>
  <w:style w:type="paragraph" w:customStyle="1" w:styleId="DestinatarioSinistro9cm">
    <w:name w:val="Destinatario + Sinistro:  9 cm"/>
    <w:basedOn w:val="Normale"/>
    <w:rsid w:val="008F7B5E"/>
    <w:pPr>
      <w:ind w:left="5103"/>
    </w:pPr>
    <w:rPr>
      <w:b/>
    </w:rPr>
  </w:style>
  <w:style w:type="paragraph" w:styleId="Intestazione">
    <w:name w:val="header"/>
    <w:basedOn w:val="Normale"/>
    <w:link w:val="IntestazioneCarattere"/>
    <w:uiPriority w:val="99"/>
    <w:unhideWhenUsed/>
    <w:rsid w:val="009B2AC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ACE"/>
    <w:rPr>
      <w:rFonts w:ascii="Calibri" w:hAnsi="Calibri"/>
      <w:szCs w:val="24"/>
    </w:rPr>
  </w:style>
  <w:style w:type="paragraph" w:styleId="Paragrafoelenco">
    <w:name w:val="List Paragraph"/>
    <w:basedOn w:val="Normale"/>
    <w:uiPriority w:val="34"/>
    <w:qFormat/>
    <w:rsid w:val="009459AA"/>
    <w:pPr>
      <w:ind w:left="720"/>
      <w:contextualSpacing/>
    </w:pPr>
  </w:style>
  <w:style w:type="paragraph" w:customStyle="1" w:styleId="TitoloDocumento">
    <w:name w:val="Titolo Documento"/>
    <w:basedOn w:val="Normale"/>
    <w:rsid w:val="00A12A19"/>
    <w:pPr>
      <w:spacing w:line="240" w:lineRule="auto"/>
      <w:jc w:val="left"/>
    </w:pPr>
    <w:rPr>
      <w:rFonts w:ascii="Arial" w:hAnsi="Arial" w:cs="Arial"/>
      <w:b/>
      <w:bCs/>
      <w:sz w:val="40"/>
    </w:rPr>
  </w:style>
  <w:style w:type="paragraph" w:customStyle="1" w:styleId="CarattereCarattereCarattereCarattereCarattere">
    <w:name w:val="Carattere Carattere Carattere Carattere Carattere"/>
    <w:basedOn w:val="Normale"/>
    <w:rsid w:val="00A12A19"/>
    <w:pPr>
      <w:spacing w:line="240" w:lineRule="auto"/>
      <w:ind w:left="567"/>
      <w:jc w:val="left"/>
    </w:pPr>
    <w:rPr>
      <w:rFonts w:ascii="Arial" w:hAnsi="Arial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7C2F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C2F9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C2F96"/>
    <w:rPr>
      <w:rFonts w:ascii="Calibri" w:hAnsi="Calibri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C2F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C2F96"/>
    <w:rPr>
      <w:rFonts w:ascii="Calibri" w:hAnsi="Calibri"/>
      <w:b/>
      <w:bCs/>
    </w:rPr>
  </w:style>
  <w:style w:type="paragraph" w:customStyle="1" w:styleId="Corpotesto1">
    <w:name w:val="Corpo testo1"/>
    <w:basedOn w:val="Corpotesto"/>
    <w:link w:val="CorpotestoCarattere1"/>
    <w:rsid w:val="006D59C5"/>
    <w:pPr>
      <w:autoSpaceDE w:val="0"/>
      <w:autoSpaceDN w:val="0"/>
      <w:spacing w:before="240" w:after="0" w:line="240" w:lineRule="auto"/>
      <w:ind w:left="907"/>
    </w:pPr>
    <w:rPr>
      <w:rFonts w:ascii="Arial" w:hAnsi="Arial"/>
      <w:sz w:val="22"/>
      <w:lang w:val="x-none" w:eastAsia="x-none"/>
    </w:rPr>
  </w:style>
  <w:style w:type="character" w:customStyle="1" w:styleId="CorpotestoCarattere1">
    <w:name w:val="Corpo testo Carattere1"/>
    <w:link w:val="Corpotesto1"/>
    <w:rsid w:val="006D59C5"/>
    <w:rPr>
      <w:rFonts w:ascii="Arial" w:hAnsi="Arial"/>
      <w:sz w:val="22"/>
      <w:szCs w:val="24"/>
      <w:lang w:val="x-none" w:eastAsia="x-no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D59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D59C5"/>
    <w:rPr>
      <w:rFonts w:ascii="Calibri" w:hAnsi="Calibri"/>
      <w:szCs w:val="24"/>
    </w:rPr>
  </w:style>
  <w:style w:type="paragraph" w:customStyle="1" w:styleId="Trattino">
    <w:name w:val="Trattino"/>
    <w:basedOn w:val="Corpotesto1"/>
    <w:link w:val="TrattinoCarattere"/>
    <w:qFormat/>
    <w:rsid w:val="006D59C5"/>
    <w:pPr>
      <w:numPr>
        <w:numId w:val="14"/>
      </w:numPr>
      <w:spacing w:before="120"/>
    </w:pPr>
  </w:style>
  <w:style w:type="character" w:customStyle="1" w:styleId="TrattinoCarattere">
    <w:name w:val="Trattino Carattere"/>
    <w:link w:val="Trattino"/>
    <w:rsid w:val="006D59C5"/>
    <w:rPr>
      <w:rFonts w:ascii="Arial" w:hAnsi="Arial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1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ip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fano.intini\AppData\Local\Microsoft\Windows\Temporary%20Internet%20Files\Content.IE5\BP3F4EJA\Modello_letter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BFC6-AD71-4963-B437-0A5E1EC5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Modello_lettera</Template>
  <TotalTime>59</TotalTime>
  <Pages>2</Pages>
  <Words>260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</Company>
  <LinksUpToDate>false</LinksUpToDate>
  <CharactersWithSpaces>1859</CharactersWithSpaces>
  <SharedDoc>false</SharedDoc>
  <HLinks>
    <vt:vector size="6" baseType="variant">
      <vt:variant>
        <vt:i4>1376341</vt:i4>
      </vt:variant>
      <vt:variant>
        <vt:i4>5</vt:i4>
      </vt:variant>
      <vt:variant>
        <vt:i4>0</vt:i4>
      </vt:variant>
      <vt:variant>
        <vt:i4>5</vt:i4>
      </vt:variant>
      <vt:variant>
        <vt:lpwstr>http://www.consip.it/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Intini</dc:creator>
  <cp:lastModifiedBy>Morrone Enrico</cp:lastModifiedBy>
  <cp:revision>5</cp:revision>
  <cp:lastPrinted>2017-11-03T08:21:00Z</cp:lastPrinted>
  <dcterms:created xsi:type="dcterms:W3CDTF">2019-11-22T08:27:00Z</dcterms:created>
  <dcterms:modified xsi:type="dcterms:W3CDTF">2019-11-22T09:57:00Z</dcterms:modified>
</cp:coreProperties>
</file>